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FD450" w14:textId="77777777" w:rsidR="007E10BC" w:rsidRDefault="007E10BC" w:rsidP="007E10B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MASON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0DF102B1" w14:textId="77777777" w:rsidR="007E10BC" w:rsidRDefault="007E10BC" w:rsidP="007E10B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Lindley, Leicestershire. Husbandman.</w:t>
      </w:r>
    </w:p>
    <w:p w14:paraId="7200FCEA" w14:textId="77777777" w:rsidR="007E10BC" w:rsidRDefault="007E10BC" w:rsidP="007E10B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AF39B30" w14:textId="77777777" w:rsidR="007E10BC" w:rsidRDefault="007E10BC" w:rsidP="007E10B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E9555C7" w14:textId="77777777" w:rsidR="007E10BC" w:rsidRDefault="007E10BC" w:rsidP="007E10B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Nicholas Sutton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Osbaston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</w:t>
      </w:r>
    </w:p>
    <w:p w14:paraId="2208AF3A" w14:textId="77777777" w:rsidR="007E10BC" w:rsidRDefault="007E10BC" w:rsidP="007E10B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Leicestershire(q.v.).</w:t>
      </w:r>
    </w:p>
    <w:p w14:paraId="4237082E" w14:textId="77777777" w:rsidR="007E10BC" w:rsidRDefault="007E10BC" w:rsidP="007E10B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5441AAD2" w14:textId="77777777" w:rsidR="007E10BC" w:rsidRDefault="007E10BC" w:rsidP="007E10B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6431985" w14:textId="77777777" w:rsidR="007E10BC" w:rsidRDefault="007E10BC" w:rsidP="007E10B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736FE5A" w14:textId="77777777" w:rsidR="007E10BC" w:rsidRDefault="007E10BC" w:rsidP="007E10B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13 December 2021</w:t>
      </w:r>
    </w:p>
    <w:p w14:paraId="16CB6FE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8FCCF" w14:textId="77777777" w:rsidR="007E10BC" w:rsidRDefault="007E10BC" w:rsidP="009139A6">
      <w:r>
        <w:separator/>
      </w:r>
    </w:p>
  </w:endnote>
  <w:endnote w:type="continuationSeparator" w:id="0">
    <w:p w14:paraId="7CE6BB39" w14:textId="77777777" w:rsidR="007E10BC" w:rsidRDefault="007E10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F3CB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DB67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ACC7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0708C" w14:textId="77777777" w:rsidR="007E10BC" w:rsidRDefault="007E10BC" w:rsidP="009139A6">
      <w:r>
        <w:separator/>
      </w:r>
    </w:p>
  </w:footnote>
  <w:footnote w:type="continuationSeparator" w:id="0">
    <w:p w14:paraId="17C8F4D7" w14:textId="77777777" w:rsidR="007E10BC" w:rsidRDefault="007E10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733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DFF0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836C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0BC"/>
    <w:rsid w:val="000666E0"/>
    <w:rsid w:val="002510B7"/>
    <w:rsid w:val="005C130B"/>
    <w:rsid w:val="007E10BC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3FD9C"/>
  <w15:chartTrackingRefBased/>
  <w15:docId w15:val="{4572F5E2-2D65-4302-BBA0-FADD7E497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E10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2022-01-13T19:47:00Z</dcterms:created>
  <dcterms:modified xsi:type="dcterms:W3CDTF">2022-01-13T19:47:00Z</dcterms:modified>
</cp:coreProperties>
</file>